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58B26" w14:textId="77777777" w:rsidR="00B3547C" w:rsidRDefault="00B3547C"/>
    <w:p w14:paraId="4BD81CA0" w14:textId="77777777" w:rsidR="00B3547C" w:rsidRPr="00CA554E" w:rsidRDefault="00B3547C" w:rsidP="00B3547C">
      <w:pPr>
        <w:rPr>
          <w:sz w:val="22"/>
          <w:szCs w:val="22"/>
        </w:rPr>
      </w:pPr>
    </w:p>
    <w:p w14:paraId="3CCF0E93" w14:textId="3CC8DD4A" w:rsidR="00B3547C" w:rsidRPr="00AC432C" w:rsidRDefault="00E65D95" w:rsidP="00E65D95">
      <w:pPr>
        <w:jc w:val="center"/>
        <w:rPr>
          <w:rFonts w:ascii="Times New Roman" w:hAnsi="Times New Roman"/>
          <w:sz w:val="22"/>
          <w:szCs w:val="22"/>
        </w:rPr>
      </w:pPr>
      <w:r w:rsidRPr="00AC432C">
        <w:rPr>
          <w:rFonts w:ascii="Times New Roman" w:hAnsi="Times New Roman"/>
          <w:sz w:val="22"/>
          <w:szCs w:val="22"/>
        </w:rPr>
        <w:fldChar w:fldCharType="begin"/>
      </w:r>
      <w:r w:rsidRPr="00AC432C">
        <w:rPr>
          <w:rFonts w:ascii="Times New Roman" w:hAnsi="Times New Roman"/>
          <w:sz w:val="22"/>
          <w:szCs w:val="22"/>
        </w:rPr>
        <w:instrText xml:space="preserve"> DATE \@ "d MMMM yyyy" </w:instrText>
      </w:r>
      <w:r w:rsidRPr="00AC432C">
        <w:rPr>
          <w:rFonts w:ascii="Times New Roman" w:hAnsi="Times New Roman"/>
          <w:sz w:val="22"/>
          <w:szCs w:val="22"/>
        </w:rPr>
        <w:fldChar w:fldCharType="separate"/>
      </w:r>
      <w:r w:rsidR="008B5B15">
        <w:rPr>
          <w:rFonts w:ascii="Times New Roman" w:hAnsi="Times New Roman"/>
          <w:noProof/>
          <w:sz w:val="22"/>
          <w:szCs w:val="22"/>
        </w:rPr>
        <w:t>20 August 2020</w:t>
      </w:r>
      <w:r w:rsidRPr="00AC432C">
        <w:rPr>
          <w:rFonts w:ascii="Times New Roman" w:hAnsi="Times New Roman"/>
          <w:sz w:val="22"/>
          <w:szCs w:val="22"/>
        </w:rPr>
        <w:fldChar w:fldCharType="end"/>
      </w:r>
    </w:p>
    <w:p w14:paraId="4934A81C" w14:textId="04220D32" w:rsidR="00412283" w:rsidRPr="00AC432C" w:rsidRDefault="00412283" w:rsidP="00E65D95">
      <w:pPr>
        <w:jc w:val="center"/>
        <w:rPr>
          <w:rFonts w:ascii="Times New Roman" w:hAnsi="Times New Roman"/>
          <w:sz w:val="22"/>
          <w:szCs w:val="22"/>
        </w:rPr>
      </w:pPr>
    </w:p>
    <w:p w14:paraId="2960F488" w14:textId="0791D62F" w:rsidR="00412283" w:rsidRPr="00AC432C" w:rsidRDefault="00412283" w:rsidP="00E65D95">
      <w:pPr>
        <w:jc w:val="center"/>
        <w:rPr>
          <w:rFonts w:ascii="Times New Roman" w:hAnsi="Times New Roman"/>
          <w:sz w:val="22"/>
          <w:szCs w:val="22"/>
        </w:rPr>
      </w:pPr>
    </w:p>
    <w:p w14:paraId="5452B4E1" w14:textId="3A8A047B" w:rsidR="00E45EB8" w:rsidRDefault="008B5B15" w:rsidP="00AC432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Barbara Miner</w:t>
      </w:r>
    </w:p>
    <w:p w14:paraId="5BDAB1CE" w14:textId="01E48972" w:rsidR="008B5B15" w:rsidRDefault="008B5B15" w:rsidP="00AC432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King County Superior Court</w:t>
      </w:r>
    </w:p>
    <w:p w14:paraId="37798101" w14:textId="1B811861" w:rsidR="008B5B15" w:rsidRDefault="008B5B15" w:rsidP="00AC432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Attn:  Records Custodian</w:t>
      </w:r>
    </w:p>
    <w:p w14:paraId="429101AD" w14:textId="24E58E1F" w:rsidR="008B5B15" w:rsidRDefault="008B5B15" w:rsidP="00AC432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516 Third Avenue, Room E609</w:t>
      </w:r>
    </w:p>
    <w:p w14:paraId="1589F64F" w14:textId="7100AA1B" w:rsidR="008B5B15" w:rsidRDefault="008B5B15" w:rsidP="00AC432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Seattle, WA 98104-2386</w:t>
      </w:r>
    </w:p>
    <w:p w14:paraId="418ABD14" w14:textId="02847811" w:rsidR="008B5B15" w:rsidRDefault="008B5B15" w:rsidP="00AC432C">
      <w:pPr>
        <w:jc w:val="both"/>
        <w:rPr>
          <w:rFonts w:ascii="Times New Roman" w:hAnsi="Times New Roman"/>
          <w:sz w:val="22"/>
          <w:szCs w:val="22"/>
        </w:rPr>
      </w:pPr>
    </w:p>
    <w:p w14:paraId="2EFEE8D0" w14:textId="23207871" w:rsidR="008B5B15" w:rsidRDefault="008B5B15" w:rsidP="00AC432C">
      <w:pPr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Re:</w:t>
      </w:r>
      <w:r>
        <w:rPr>
          <w:rFonts w:ascii="Times New Roman" w:hAnsi="Times New Roman"/>
          <w:b/>
          <w:bCs/>
          <w:sz w:val="22"/>
          <w:szCs w:val="22"/>
        </w:rPr>
        <w:tab/>
        <w:t>Records Request ID</w:t>
      </w:r>
      <w:r>
        <w:rPr>
          <w:rFonts w:ascii="Times New Roman" w:hAnsi="Times New Roman"/>
          <w:b/>
          <w:bCs/>
          <w:sz w:val="22"/>
          <w:szCs w:val="22"/>
        </w:rPr>
        <w:tab/>
        <w:t>:</w:t>
      </w:r>
      <w:r>
        <w:rPr>
          <w:rFonts w:ascii="Times New Roman" w:hAnsi="Times New Roman"/>
          <w:b/>
          <w:bCs/>
          <w:sz w:val="22"/>
          <w:szCs w:val="22"/>
        </w:rPr>
        <w:tab/>
        <w:t>137390</w:t>
      </w:r>
    </w:p>
    <w:p w14:paraId="2FB942D8" w14:textId="73350516" w:rsidR="008B5B15" w:rsidRDefault="008B5B15" w:rsidP="00AC432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ab/>
        <w:t xml:space="preserve">State of Washington v. </w:t>
      </w:r>
      <w:proofErr w:type="spellStart"/>
      <w:r>
        <w:rPr>
          <w:rFonts w:ascii="Times New Roman" w:hAnsi="Times New Roman"/>
          <w:b/>
          <w:bCs/>
          <w:sz w:val="22"/>
          <w:szCs w:val="22"/>
        </w:rPr>
        <w:t>Mahendra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 xml:space="preserve"> Prasad</w:t>
      </w:r>
    </w:p>
    <w:p w14:paraId="54110AD6" w14:textId="2CD998AC" w:rsidR="008B5B15" w:rsidRDefault="008B5B15" w:rsidP="00AC432C">
      <w:pPr>
        <w:jc w:val="both"/>
        <w:rPr>
          <w:rFonts w:ascii="Times New Roman" w:hAnsi="Times New Roman"/>
          <w:sz w:val="22"/>
          <w:szCs w:val="22"/>
        </w:rPr>
      </w:pPr>
    </w:p>
    <w:p w14:paraId="32C2CBA9" w14:textId="21211F11" w:rsidR="008B5B15" w:rsidRDefault="008B5B15" w:rsidP="00AC432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Dear Clerk of the Court:</w:t>
      </w:r>
    </w:p>
    <w:p w14:paraId="0EB181D5" w14:textId="4ACE73C3" w:rsidR="008B5B15" w:rsidRDefault="008B5B15" w:rsidP="00AC432C">
      <w:pPr>
        <w:jc w:val="both"/>
        <w:rPr>
          <w:rFonts w:ascii="Times New Roman" w:hAnsi="Times New Roman"/>
          <w:sz w:val="22"/>
          <w:szCs w:val="22"/>
        </w:rPr>
      </w:pPr>
    </w:p>
    <w:p w14:paraId="6D3BE032" w14:textId="3D70E108" w:rsidR="008B5B15" w:rsidRDefault="008B5B15" w:rsidP="00AC432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Mr. Prasad requested certified copies of the attached court orders on January 24, 2020.  Neither Styles Law, his previous attorney, or Mr. Prasad have received these orders.  I have enclosed the canceled Cashier’s Check showing that the Court received the payment for this request.</w:t>
      </w:r>
    </w:p>
    <w:p w14:paraId="2E75D297" w14:textId="791CA6CC" w:rsidR="008B5B15" w:rsidRDefault="008B5B15" w:rsidP="00AC432C">
      <w:pPr>
        <w:jc w:val="both"/>
        <w:rPr>
          <w:rFonts w:ascii="Times New Roman" w:hAnsi="Times New Roman"/>
          <w:sz w:val="22"/>
          <w:szCs w:val="22"/>
        </w:rPr>
      </w:pPr>
    </w:p>
    <w:p w14:paraId="5B37C5F0" w14:textId="75D6D0DD" w:rsidR="008B5B15" w:rsidRDefault="008B5B15" w:rsidP="00AC432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Could you please mail the Orders to our office?  </w:t>
      </w:r>
    </w:p>
    <w:p w14:paraId="4D179F5A" w14:textId="1E491D48" w:rsidR="008B5B15" w:rsidRDefault="008B5B15" w:rsidP="00AC432C">
      <w:pPr>
        <w:jc w:val="both"/>
        <w:rPr>
          <w:rFonts w:ascii="Times New Roman" w:hAnsi="Times New Roman"/>
          <w:sz w:val="22"/>
          <w:szCs w:val="22"/>
        </w:rPr>
      </w:pPr>
    </w:p>
    <w:p w14:paraId="75F527F9" w14:textId="7D246124" w:rsidR="008B5B15" w:rsidRDefault="008B5B15" w:rsidP="008B5B15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Patrick Patton</w:t>
      </w:r>
    </w:p>
    <w:p w14:paraId="77AFA0DB" w14:textId="582B31AF" w:rsidR="008B5B15" w:rsidRDefault="008B5B15" w:rsidP="008B5B15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Salish Sea Law Group, PLLC</w:t>
      </w:r>
    </w:p>
    <w:p w14:paraId="0C1DEE21" w14:textId="036EC2FD" w:rsidR="008B5B15" w:rsidRDefault="008B5B15" w:rsidP="008B5B15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4700 42ndd Avenue SW, Suite 580</w:t>
      </w:r>
    </w:p>
    <w:p w14:paraId="4B3B2699" w14:textId="7DE21C5A" w:rsidR="008B5B15" w:rsidRDefault="008B5B15" w:rsidP="008B5B15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Seattle, WA 98116</w:t>
      </w:r>
    </w:p>
    <w:p w14:paraId="6666A0CE" w14:textId="0A33DF46" w:rsidR="008B5B15" w:rsidRDefault="008B5B15" w:rsidP="008B5B15">
      <w:pPr>
        <w:jc w:val="center"/>
        <w:rPr>
          <w:rFonts w:ascii="Times New Roman" w:hAnsi="Times New Roman"/>
          <w:sz w:val="22"/>
          <w:szCs w:val="22"/>
        </w:rPr>
      </w:pPr>
    </w:p>
    <w:p w14:paraId="03092B25" w14:textId="4602BA15" w:rsidR="008B5B15" w:rsidRDefault="008B5B15" w:rsidP="008B5B15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If you have any questions, please feel free to contact me at (206) 979-3514; this is my direct phone number.</w:t>
      </w:r>
    </w:p>
    <w:p w14:paraId="71A99C1B" w14:textId="12D6A7E8" w:rsidR="008B5B15" w:rsidRDefault="008B5B15" w:rsidP="008B5B15">
      <w:pPr>
        <w:jc w:val="both"/>
        <w:rPr>
          <w:rFonts w:ascii="Times New Roman" w:hAnsi="Times New Roman"/>
          <w:sz w:val="22"/>
          <w:szCs w:val="22"/>
        </w:rPr>
      </w:pPr>
    </w:p>
    <w:p w14:paraId="4FF41891" w14:textId="21609D13" w:rsidR="008B5B15" w:rsidRDefault="008B5B15" w:rsidP="008B5B15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Thank you for your assistance.</w:t>
      </w:r>
    </w:p>
    <w:p w14:paraId="1276AA70" w14:textId="6D753791" w:rsidR="008B5B15" w:rsidRDefault="008B5B15" w:rsidP="008B5B15">
      <w:pPr>
        <w:jc w:val="both"/>
        <w:rPr>
          <w:rFonts w:ascii="Times New Roman" w:hAnsi="Times New Roman"/>
          <w:sz w:val="22"/>
          <w:szCs w:val="22"/>
        </w:rPr>
      </w:pPr>
    </w:p>
    <w:p w14:paraId="44E1AE4F" w14:textId="60AA1CD6" w:rsidR="008B5B15" w:rsidRDefault="008B5B15" w:rsidP="008B5B15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Sincerely,</w:t>
      </w:r>
    </w:p>
    <w:p w14:paraId="79212FA2" w14:textId="092D4E4B" w:rsidR="008B5B15" w:rsidRDefault="008B5B15" w:rsidP="008B5B15">
      <w:pPr>
        <w:jc w:val="both"/>
        <w:rPr>
          <w:rFonts w:ascii="Times New Roman" w:hAnsi="Times New Roman"/>
          <w:sz w:val="22"/>
          <w:szCs w:val="22"/>
        </w:rPr>
      </w:pPr>
    </w:p>
    <w:p w14:paraId="2A215137" w14:textId="5B3566C6" w:rsidR="008B5B15" w:rsidRDefault="008B5B15" w:rsidP="008B5B15">
      <w:pPr>
        <w:jc w:val="both"/>
        <w:rPr>
          <w:rFonts w:ascii="Times New Roman" w:hAnsi="Times New Roman"/>
          <w:sz w:val="22"/>
          <w:szCs w:val="22"/>
        </w:rPr>
      </w:pPr>
    </w:p>
    <w:p w14:paraId="2AB491D2" w14:textId="6C4B0199" w:rsidR="008B5B15" w:rsidRDefault="008B5B15" w:rsidP="008B5B15">
      <w:pPr>
        <w:jc w:val="both"/>
        <w:rPr>
          <w:rFonts w:ascii="Times New Roman" w:hAnsi="Times New Roman"/>
          <w:sz w:val="22"/>
          <w:szCs w:val="22"/>
        </w:rPr>
      </w:pPr>
    </w:p>
    <w:p w14:paraId="14894265" w14:textId="0BA5D42E" w:rsidR="008B5B15" w:rsidRDefault="008B5B15" w:rsidP="008B5B15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Christine Phillips</w:t>
      </w:r>
    </w:p>
    <w:p w14:paraId="73C9AFE4" w14:textId="1B6DAD19" w:rsidR="008B5B15" w:rsidRDefault="008B5B15" w:rsidP="008B5B15">
      <w:pPr>
        <w:jc w:val="both"/>
        <w:rPr>
          <w:rFonts w:ascii="Times New Roman" w:hAnsi="Times New Roman"/>
          <w:sz w:val="22"/>
          <w:szCs w:val="22"/>
        </w:rPr>
      </w:pPr>
    </w:p>
    <w:p w14:paraId="599667E1" w14:textId="793F021B" w:rsidR="008B5B15" w:rsidRDefault="008B5B15" w:rsidP="008B5B15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cc:</w:t>
      </w:r>
      <w:r>
        <w:rPr>
          <w:rFonts w:ascii="Times New Roman" w:hAnsi="Times New Roman"/>
          <w:sz w:val="18"/>
          <w:szCs w:val="18"/>
        </w:rPr>
        <w:tab/>
        <w:t xml:space="preserve">Mr. </w:t>
      </w:r>
      <w:proofErr w:type="spellStart"/>
      <w:r>
        <w:rPr>
          <w:rFonts w:ascii="Times New Roman" w:hAnsi="Times New Roman"/>
          <w:sz w:val="18"/>
          <w:szCs w:val="18"/>
        </w:rPr>
        <w:t>Mahendra</w:t>
      </w:r>
      <w:proofErr w:type="spellEnd"/>
      <w:r>
        <w:rPr>
          <w:rFonts w:ascii="Times New Roman" w:hAnsi="Times New Roman"/>
          <w:sz w:val="18"/>
          <w:szCs w:val="18"/>
        </w:rPr>
        <w:t xml:space="preserve"> Prasad (w/enclosures)</w:t>
      </w:r>
    </w:p>
    <w:p w14:paraId="0140AC8A" w14:textId="2927DECF" w:rsidR="008B5B15" w:rsidRDefault="008B5B15" w:rsidP="008B5B15">
      <w:pPr>
        <w:jc w:val="both"/>
        <w:rPr>
          <w:rFonts w:ascii="Times New Roman" w:hAnsi="Times New Roman"/>
          <w:sz w:val="18"/>
          <w:szCs w:val="18"/>
        </w:rPr>
      </w:pPr>
    </w:p>
    <w:p w14:paraId="799B7946" w14:textId="189D86D7" w:rsidR="008B5B15" w:rsidRPr="008B5B15" w:rsidRDefault="008B5B15" w:rsidP="008B5B15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Enclosures:  As Stated Above</w:t>
      </w:r>
    </w:p>
    <w:sectPr w:rsidR="008B5B15" w:rsidRPr="008B5B15" w:rsidSect="004E7A14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79979" w14:textId="77777777" w:rsidR="00246A52" w:rsidRDefault="00246A52" w:rsidP="0042592E">
      <w:r>
        <w:separator/>
      </w:r>
    </w:p>
  </w:endnote>
  <w:endnote w:type="continuationSeparator" w:id="0">
    <w:p w14:paraId="021EF3FD" w14:textId="77777777" w:rsidR="00246A52" w:rsidRDefault="00246A52" w:rsidP="00425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notTrueType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D5DE6" w14:textId="0E153056" w:rsidR="00EC3C51" w:rsidRDefault="00055EBF" w:rsidP="00E7364B">
    <w:pPr>
      <w:pStyle w:val="Footer"/>
      <w:rPr>
        <w:rFonts w:ascii="Times New Roman" w:hAnsi="Times New Roman"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80D0C4D" wp14:editId="19FCA8EE">
          <wp:simplePos x="0" y="0"/>
          <wp:positionH relativeFrom="column">
            <wp:posOffset>-1050290</wp:posOffset>
          </wp:positionH>
          <wp:positionV relativeFrom="paragraph">
            <wp:posOffset>33020</wp:posOffset>
          </wp:positionV>
          <wp:extent cx="1817782" cy="853935"/>
          <wp:effectExtent l="0" t="0" r="0" b="3810"/>
          <wp:wrapNone/>
          <wp:docPr id="47" name="Picture 47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Picture 47" descr="A close 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7782" cy="853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3839CA" w14:textId="6CFF02A4" w:rsidR="00AE4FC5" w:rsidRDefault="00E7364B" w:rsidP="00686677">
    <w:pPr>
      <w:pStyle w:val="Footer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               T</w:t>
    </w:r>
    <w:r w:rsidR="00857F2F">
      <w:rPr>
        <w:rFonts w:ascii="Times New Roman" w:hAnsi="Times New Roman"/>
        <w:sz w:val="20"/>
      </w:rPr>
      <w:t>:</w:t>
    </w:r>
    <w:r>
      <w:rPr>
        <w:rFonts w:ascii="Times New Roman" w:hAnsi="Times New Roman"/>
        <w:sz w:val="20"/>
      </w:rPr>
      <w:t xml:space="preserve"> </w:t>
    </w:r>
    <w:r w:rsidR="005B720C">
      <w:rPr>
        <w:rFonts w:ascii="Times New Roman" w:hAnsi="Times New Roman"/>
        <w:sz w:val="20"/>
      </w:rPr>
      <w:t>206-</w:t>
    </w:r>
    <w:r w:rsidR="00A36FCE">
      <w:rPr>
        <w:rFonts w:ascii="Times New Roman" w:hAnsi="Times New Roman"/>
        <w:sz w:val="20"/>
      </w:rPr>
      <w:t>972-</w:t>
    </w:r>
    <w:proofErr w:type="gramStart"/>
    <w:r w:rsidR="00A10158">
      <w:rPr>
        <w:rFonts w:ascii="Times New Roman" w:hAnsi="Times New Roman"/>
        <w:sz w:val="20"/>
      </w:rPr>
      <w:t>LAWS(</w:t>
    </w:r>
    <w:proofErr w:type="gramEnd"/>
    <w:r w:rsidR="00A36FCE">
      <w:rPr>
        <w:rFonts w:ascii="Times New Roman" w:hAnsi="Times New Roman"/>
        <w:sz w:val="20"/>
      </w:rPr>
      <w:t>5297</w:t>
    </w:r>
    <w:r w:rsidR="00A10158">
      <w:rPr>
        <w:rFonts w:ascii="Times New Roman" w:hAnsi="Times New Roman"/>
        <w:sz w:val="20"/>
      </w:rPr>
      <w:t>)</w:t>
    </w:r>
    <w:r>
      <w:rPr>
        <w:rFonts w:ascii="Times New Roman" w:hAnsi="Times New Roman"/>
        <w:sz w:val="20"/>
      </w:rPr>
      <w:tab/>
    </w:r>
    <w:r w:rsidR="00A36FCE">
      <w:rPr>
        <w:rFonts w:ascii="Times New Roman" w:hAnsi="Times New Roman"/>
        <w:sz w:val="20"/>
      </w:rPr>
      <w:t>4700 42</w:t>
    </w:r>
    <w:r w:rsidR="00A36FCE" w:rsidRPr="00A36FCE">
      <w:rPr>
        <w:rFonts w:ascii="Times New Roman" w:hAnsi="Times New Roman"/>
        <w:sz w:val="20"/>
        <w:vertAlign w:val="superscript"/>
      </w:rPr>
      <w:t>nd</w:t>
    </w:r>
    <w:r w:rsidR="00A36FCE">
      <w:rPr>
        <w:rFonts w:ascii="Times New Roman" w:hAnsi="Times New Roman"/>
        <w:sz w:val="20"/>
      </w:rPr>
      <w:t xml:space="preserve"> Avenue SW, Suite 580</w:t>
    </w:r>
    <w:r>
      <w:rPr>
        <w:rFonts w:ascii="Times New Roman" w:hAnsi="Times New Roman"/>
        <w:sz w:val="20"/>
      </w:rPr>
      <w:tab/>
    </w:r>
    <w:r w:rsidR="005B720C" w:rsidRPr="005B720C">
      <w:rPr>
        <w:rFonts w:ascii="Times New Roman" w:hAnsi="Times New Roman"/>
        <w:sz w:val="20"/>
      </w:rPr>
      <w:t>Patrick@</w:t>
    </w:r>
    <w:r w:rsidR="001D770F">
      <w:rPr>
        <w:rFonts w:ascii="Times New Roman" w:hAnsi="Times New Roman"/>
        <w:sz w:val="20"/>
      </w:rPr>
      <w:t>SalishSeaLawGroup</w:t>
    </w:r>
    <w:r w:rsidR="005B720C" w:rsidRPr="005B720C">
      <w:rPr>
        <w:rFonts w:ascii="Times New Roman" w:hAnsi="Times New Roman"/>
        <w:sz w:val="20"/>
      </w:rPr>
      <w:t>.com</w:t>
    </w:r>
  </w:p>
  <w:p w14:paraId="03D242B0" w14:textId="61217E21" w:rsidR="005B720C" w:rsidRDefault="005B720C" w:rsidP="00686677">
    <w:pPr>
      <w:pStyle w:val="Footer"/>
      <w:jc w:val="right"/>
      <w:rPr>
        <w:rFonts w:ascii="Times New Roman" w:hAnsi="Times New Roman"/>
        <w:sz w:val="20"/>
      </w:rPr>
    </w:pPr>
  </w:p>
  <w:p w14:paraId="760DD053" w14:textId="43655C20" w:rsidR="00AE4FC5" w:rsidRDefault="00E7364B" w:rsidP="00686677">
    <w:pPr>
      <w:pStyle w:val="Footer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               F</w:t>
    </w:r>
    <w:r w:rsidR="00857F2F">
      <w:rPr>
        <w:rFonts w:ascii="Times New Roman" w:hAnsi="Times New Roman"/>
        <w:sz w:val="20"/>
      </w:rPr>
      <w:t>:</w:t>
    </w:r>
    <w:r>
      <w:rPr>
        <w:rFonts w:ascii="Times New Roman" w:hAnsi="Times New Roman"/>
        <w:sz w:val="20"/>
      </w:rPr>
      <w:t xml:space="preserve"> </w:t>
    </w:r>
    <w:r w:rsidR="00775953" w:rsidRPr="00775953">
      <w:rPr>
        <w:rFonts w:ascii="Times New Roman" w:hAnsi="Times New Roman"/>
        <w:sz w:val="20"/>
      </w:rPr>
      <w:t>206-770-6238</w:t>
    </w:r>
    <w:r w:rsidR="00AE4FC5">
      <w:rPr>
        <w:rFonts w:ascii="Times New Roman" w:hAnsi="Times New Roman"/>
        <w:sz w:val="20"/>
      </w:rPr>
      <w:t xml:space="preserve">              </w:t>
    </w:r>
    <w:r w:rsidR="001708B3">
      <w:rPr>
        <w:rFonts w:ascii="Times New Roman" w:hAnsi="Times New Roman"/>
        <w:sz w:val="20"/>
      </w:rPr>
      <w:t xml:space="preserve">      </w:t>
    </w:r>
    <w:r>
      <w:rPr>
        <w:rFonts w:ascii="Times New Roman" w:hAnsi="Times New Roman"/>
        <w:sz w:val="20"/>
      </w:rPr>
      <w:t xml:space="preserve">     </w:t>
    </w:r>
    <w:r w:rsidR="001708B3">
      <w:rPr>
        <w:rFonts w:ascii="Times New Roman" w:hAnsi="Times New Roman"/>
        <w:sz w:val="20"/>
      </w:rPr>
      <w:t xml:space="preserve"> </w:t>
    </w:r>
    <w:r>
      <w:rPr>
        <w:rFonts w:ascii="Times New Roman" w:hAnsi="Times New Roman"/>
        <w:sz w:val="20"/>
      </w:rPr>
      <w:t xml:space="preserve"> </w:t>
    </w:r>
    <w:r w:rsidR="00775953">
      <w:rPr>
        <w:rFonts w:ascii="Times New Roman" w:hAnsi="Times New Roman"/>
        <w:sz w:val="20"/>
      </w:rPr>
      <w:t>Seattle</w:t>
    </w:r>
    <w:r>
      <w:rPr>
        <w:rFonts w:ascii="Times New Roman" w:hAnsi="Times New Roman"/>
        <w:sz w:val="20"/>
      </w:rPr>
      <w:t>, WA 98</w:t>
    </w:r>
    <w:r w:rsidR="00775953">
      <w:rPr>
        <w:rFonts w:ascii="Times New Roman" w:hAnsi="Times New Roman"/>
        <w:sz w:val="20"/>
      </w:rPr>
      <w:t>1</w:t>
    </w:r>
    <w:r w:rsidR="00A36FCE">
      <w:rPr>
        <w:rFonts w:ascii="Times New Roman" w:hAnsi="Times New Roman"/>
        <w:sz w:val="20"/>
      </w:rPr>
      <w:t>16</w:t>
    </w:r>
    <w:r>
      <w:rPr>
        <w:rFonts w:ascii="Times New Roman" w:hAnsi="Times New Roman"/>
        <w:sz w:val="20"/>
      </w:rPr>
      <w:t xml:space="preserve">       </w:t>
    </w:r>
    <w:r w:rsidR="00AE4FC5">
      <w:rPr>
        <w:rFonts w:ascii="Times New Roman" w:hAnsi="Times New Roman"/>
        <w:sz w:val="20"/>
      </w:rPr>
      <w:t xml:space="preserve">               </w:t>
    </w:r>
    <w:r>
      <w:rPr>
        <w:rFonts w:ascii="Times New Roman" w:hAnsi="Times New Roman"/>
        <w:sz w:val="20"/>
      </w:rPr>
      <w:t>www.</w:t>
    </w:r>
    <w:r w:rsidR="001D770F">
      <w:rPr>
        <w:rFonts w:ascii="Times New Roman" w:hAnsi="Times New Roman"/>
        <w:sz w:val="20"/>
      </w:rPr>
      <w:t>SalishSeaLawGroup</w:t>
    </w:r>
    <w:r>
      <w:rPr>
        <w:rFonts w:ascii="Times New Roman" w:hAnsi="Times New Roman"/>
        <w:sz w:val="20"/>
      </w:rPr>
      <w:t>.com</w:t>
    </w:r>
  </w:p>
  <w:p w14:paraId="0AFDE71B" w14:textId="77777777" w:rsidR="00AE4FC5" w:rsidRDefault="00AE4FC5" w:rsidP="006866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FB8BC0" w14:textId="77777777" w:rsidR="00246A52" w:rsidRDefault="00246A52" w:rsidP="0042592E">
      <w:r>
        <w:separator/>
      </w:r>
    </w:p>
  </w:footnote>
  <w:footnote w:type="continuationSeparator" w:id="0">
    <w:p w14:paraId="400A0EE7" w14:textId="77777777" w:rsidR="00246A52" w:rsidRDefault="00246A52" w:rsidP="00425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A9C7E" w14:textId="4EFCC3DF" w:rsidR="00AE4FC5" w:rsidRDefault="00AE4FC5" w:rsidP="0042592E">
    <w:pPr>
      <w:pStyle w:val="Header"/>
      <w:jc w:val="center"/>
      <w:rPr>
        <w:smallCaps/>
        <w:sz w:val="32"/>
      </w:rPr>
    </w:pPr>
  </w:p>
  <w:p w14:paraId="79C26403" w14:textId="67CCC2D0" w:rsidR="00AE4FC5" w:rsidRDefault="00AE4FC5" w:rsidP="0042592E">
    <w:pPr>
      <w:pStyle w:val="Header"/>
      <w:jc w:val="center"/>
      <w:rPr>
        <w:smallCaps/>
        <w:sz w:val="32"/>
      </w:rPr>
    </w:pPr>
  </w:p>
  <w:p w14:paraId="3183C9EA" w14:textId="15B6E9EA" w:rsidR="00AE4FC5" w:rsidRPr="00AE4FC5" w:rsidRDefault="002E676B" w:rsidP="00AE4FC5">
    <w:pPr>
      <w:pStyle w:val="Header"/>
      <w:spacing w:line="240" w:lineRule="auto"/>
      <w:jc w:val="center"/>
      <w:rPr>
        <w:smallCaps/>
        <w:sz w:val="32"/>
        <w:szCs w:val="32"/>
      </w:rPr>
    </w:pPr>
    <w:r>
      <w:rPr>
        <w:smallCaps/>
        <w:sz w:val="32"/>
        <w:szCs w:val="32"/>
      </w:rPr>
      <w:t>Salish Sea</w:t>
    </w:r>
    <w:r w:rsidR="005B720C">
      <w:rPr>
        <w:smallCaps/>
        <w:sz w:val="32"/>
        <w:szCs w:val="32"/>
      </w:rPr>
      <w:t xml:space="preserve"> Law Group</w:t>
    </w:r>
    <w:r w:rsidR="00AE4FC5">
      <w:rPr>
        <w:smallCaps/>
        <w:sz w:val="32"/>
        <w:szCs w:val="32"/>
      </w:rPr>
      <w:t xml:space="preserve">, </w:t>
    </w:r>
    <w:proofErr w:type="spellStart"/>
    <w:r w:rsidR="00AE4FC5">
      <w:rPr>
        <w:smallCaps/>
        <w:sz w:val="32"/>
        <w:szCs w:val="32"/>
      </w:rPr>
      <w:t>Pllc</w:t>
    </w:r>
    <w:proofErr w:type="spellEnd"/>
  </w:p>
  <w:p w14:paraId="27E5F58B" w14:textId="75F8B76A" w:rsidR="00AE4FC5" w:rsidRPr="00E7364B" w:rsidRDefault="005B720C" w:rsidP="00E7364B">
    <w:pPr>
      <w:pStyle w:val="Header"/>
      <w:spacing w:line="240" w:lineRule="auto"/>
      <w:jc w:val="center"/>
      <w:rPr>
        <w:smallCaps/>
        <w:sz w:val="24"/>
        <w:szCs w:val="24"/>
      </w:rPr>
    </w:pPr>
    <w:r>
      <w:rPr>
        <w:smallCaps/>
        <w:sz w:val="24"/>
        <w:szCs w:val="24"/>
      </w:rPr>
      <w:t>Patrick Patton</w:t>
    </w:r>
    <w:r w:rsidR="00E7364B">
      <w:rPr>
        <w:smallCaps/>
        <w:sz w:val="24"/>
        <w:szCs w:val="24"/>
      </w:rPr>
      <w:t>, Attorney At Law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485408"/>
    <w:multiLevelType w:val="hybridMultilevel"/>
    <w:tmpl w:val="ED765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8754A0"/>
    <w:multiLevelType w:val="hybridMultilevel"/>
    <w:tmpl w:val="6BD69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2"/>
  <w:proofState w:spelling="clean" w:grammar="clean"/>
  <w:attachedTemplate r:id="rId1"/>
  <w:documentProtection w:edit="forms" w:enforcement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050"/>
    <w:rsid w:val="000308A9"/>
    <w:rsid w:val="0004572F"/>
    <w:rsid w:val="00055EBF"/>
    <w:rsid w:val="00072237"/>
    <w:rsid w:val="000A10E5"/>
    <w:rsid w:val="00157B8B"/>
    <w:rsid w:val="00165219"/>
    <w:rsid w:val="001708B3"/>
    <w:rsid w:val="001A4091"/>
    <w:rsid w:val="001D770F"/>
    <w:rsid w:val="001E4057"/>
    <w:rsid w:val="00214050"/>
    <w:rsid w:val="00246A52"/>
    <w:rsid w:val="002A5D0F"/>
    <w:rsid w:val="002E676B"/>
    <w:rsid w:val="0030505B"/>
    <w:rsid w:val="003270BF"/>
    <w:rsid w:val="003334B0"/>
    <w:rsid w:val="00377C68"/>
    <w:rsid w:val="003D5710"/>
    <w:rsid w:val="00412283"/>
    <w:rsid w:val="0042592E"/>
    <w:rsid w:val="004B7C5E"/>
    <w:rsid w:val="004E2B11"/>
    <w:rsid w:val="004E7A14"/>
    <w:rsid w:val="005221BF"/>
    <w:rsid w:val="00531F05"/>
    <w:rsid w:val="005355BC"/>
    <w:rsid w:val="005A58B3"/>
    <w:rsid w:val="005B720C"/>
    <w:rsid w:val="005E7A97"/>
    <w:rsid w:val="00686677"/>
    <w:rsid w:val="006A61A5"/>
    <w:rsid w:val="00775953"/>
    <w:rsid w:val="008050C7"/>
    <w:rsid w:val="00832049"/>
    <w:rsid w:val="0084523B"/>
    <w:rsid w:val="0085347A"/>
    <w:rsid w:val="00857F2F"/>
    <w:rsid w:val="008B5B15"/>
    <w:rsid w:val="009F641A"/>
    <w:rsid w:val="00A10158"/>
    <w:rsid w:val="00A27EBA"/>
    <w:rsid w:val="00A36FCE"/>
    <w:rsid w:val="00A44BF4"/>
    <w:rsid w:val="00A93338"/>
    <w:rsid w:val="00AC432C"/>
    <w:rsid w:val="00AE4FC5"/>
    <w:rsid w:val="00AF4B8B"/>
    <w:rsid w:val="00B33DCA"/>
    <w:rsid w:val="00B3547C"/>
    <w:rsid w:val="00BA03A9"/>
    <w:rsid w:val="00C927F3"/>
    <w:rsid w:val="00CA037F"/>
    <w:rsid w:val="00CA554E"/>
    <w:rsid w:val="00CF3912"/>
    <w:rsid w:val="00D81C0E"/>
    <w:rsid w:val="00DA0CFB"/>
    <w:rsid w:val="00DA1CF3"/>
    <w:rsid w:val="00DC711B"/>
    <w:rsid w:val="00E1238F"/>
    <w:rsid w:val="00E45EB8"/>
    <w:rsid w:val="00E57A69"/>
    <w:rsid w:val="00E65D95"/>
    <w:rsid w:val="00E7364B"/>
    <w:rsid w:val="00EB5746"/>
    <w:rsid w:val="00EC3C51"/>
    <w:rsid w:val="00EE7DF6"/>
    <w:rsid w:val="00EF49B3"/>
    <w:rsid w:val="00F344F9"/>
    <w:rsid w:val="00F4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8D9DA2"/>
  <w15:docId w15:val="{1F5AFCE5-64A5-4DF3-8F3C-9F798E4B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2592E"/>
    <w:pPr>
      <w:tabs>
        <w:tab w:val="center" w:pos="4320"/>
        <w:tab w:val="right" w:pos="8640"/>
      </w:tabs>
      <w:spacing w:line="240" w:lineRule="atLeast"/>
    </w:pPr>
    <w:rPr>
      <w:rFonts w:ascii="Times New Roman" w:eastAsia="Times New Roman" w:hAnsi="Times New Roman"/>
      <w:sz w:val="26"/>
      <w:szCs w:val="20"/>
    </w:rPr>
  </w:style>
  <w:style w:type="character" w:customStyle="1" w:styleId="HeaderChar">
    <w:name w:val="Header Char"/>
    <w:link w:val="Header"/>
    <w:rsid w:val="0042592E"/>
    <w:rPr>
      <w:rFonts w:ascii="Times New Roman" w:eastAsia="Times New Roman" w:hAnsi="Times New Roman" w:cs="Times New Roman"/>
      <w:sz w:val="26"/>
      <w:szCs w:val="20"/>
    </w:rPr>
  </w:style>
  <w:style w:type="character" w:styleId="Hyperlink">
    <w:name w:val="Hyperlink"/>
    <w:rsid w:val="0042592E"/>
    <w:rPr>
      <w:color w:val="0000FF"/>
      <w:u w:val="single"/>
    </w:rPr>
  </w:style>
  <w:style w:type="paragraph" w:styleId="Footer">
    <w:name w:val="footer"/>
    <w:basedOn w:val="Normal"/>
    <w:link w:val="FooterChar"/>
    <w:unhideWhenUsed/>
    <w:rsid w:val="0042592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592E"/>
  </w:style>
  <w:style w:type="character" w:styleId="FollowedHyperlink">
    <w:name w:val="FollowedHyperlink"/>
    <w:uiPriority w:val="99"/>
    <w:semiHidden/>
    <w:unhideWhenUsed/>
    <w:rsid w:val="00AE4FC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4FC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E4FC5"/>
    <w:rPr>
      <w:rFonts w:ascii="Lucida Grande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7A1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7A14"/>
  </w:style>
  <w:style w:type="character" w:styleId="FootnoteReference">
    <w:name w:val="footnote reference"/>
    <w:basedOn w:val="DefaultParagraphFont"/>
    <w:uiPriority w:val="99"/>
    <w:semiHidden/>
    <w:unhideWhenUsed/>
    <w:rsid w:val="004E7A1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5B720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C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31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1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emiah\Documents\Styles-Law\PI\LOR%20BI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6FEBE-3880-7B47-9EE4-7075430DB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C:\Users\Jeremiah\Documents\Styles-Law\PI\LOR BI.dotm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Blair &amp; Kim, pllc</Company>
  <LinksUpToDate>false</LinksUpToDate>
  <CharactersWithSpaces>933</CharactersWithSpaces>
  <SharedDoc>false</SharedDoc>
  <HLinks>
    <vt:vector size="12" baseType="variant">
      <vt:variant>
        <vt:i4>6357037</vt:i4>
      </vt:variant>
      <vt:variant>
        <vt:i4>3</vt:i4>
      </vt:variant>
      <vt:variant>
        <vt:i4>0</vt:i4>
      </vt:variant>
      <vt:variant>
        <vt:i4>5</vt:i4>
      </vt:variant>
      <vt:variant>
        <vt:lpwstr>mailto:Sara@SeattleLawyer.com</vt:lpwstr>
      </vt:variant>
      <vt:variant>
        <vt:lpwstr/>
      </vt:variant>
      <vt:variant>
        <vt:i4>3145753</vt:i4>
      </vt:variant>
      <vt:variant>
        <vt:i4>0</vt:i4>
      </vt:variant>
      <vt:variant>
        <vt:i4>0</vt:i4>
      </vt:variant>
      <vt:variant>
        <vt:i4>5</vt:i4>
      </vt:variant>
      <vt:variant>
        <vt:lpwstr>mailto:Mark@BlairKim.Com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Jeremiah Styles</dc:creator>
  <cp:lastModifiedBy>Christine Phillips</cp:lastModifiedBy>
  <cp:revision>2</cp:revision>
  <cp:lastPrinted>2018-11-26T17:59:00Z</cp:lastPrinted>
  <dcterms:created xsi:type="dcterms:W3CDTF">2020-08-20T18:48:00Z</dcterms:created>
  <dcterms:modified xsi:type="dcterms:W3CDTF">2020-08-20T18:48:00Z</dcterms:modified>
</cp:coreProperties>
</file>